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80" w:type="dxa"/>
        <w:tblInd w:w="-106" w:type="dxa"/>
        <w:tblLayout w:type="fixed"/>
        <w:tblLook w:val="00A0"/>
      </w:tblPr>
      <w:tblGrid>
        <w:gridCol w:w="582"/>
        <w:gridCol w:w="271"/>
        <w:gridCol w:w="1524"/>
        <w:gridCol w:w="3295"/>
        <w:gridCol w:w="572"/>
        <w:gridCol w:w="4460"/>
        <w:gridCol w:w="24"/>
        <w:gridCol w:w="360"/>
        <w:gridCol w:w="592"/>
      </w:tblGrid>
      <w:tr w:rsidR="004C05E1" w:rsidRPr="00B0363A" w:rsidTr="008F3254">
        <w:trPr>
          <w:trHeight w:val="315"/>
        </w:trPr>
        <w:tc>
          <w:tcPr>
            <w:tcW w:w="853" w:type="dxa"/>
            <w:gridSpan w:val="2"/>
            <w:vAlign w:val="center"/>
          </w:tcPr>
          <w:p w:rsidR="004C05E1" w:rsidRPr="00B0363A" w:rsidRDefault="004C05E1" w:rsidP="004E6D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  <w:vAlign w:val="center"/>
          </w:tcPr>
          <w:p w:rsidR="004C05E1" w:rsidRPr="0085348E" w:rsidRDefault="004C05E1" w:rsidP="004E6D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34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ЗАЯВКА №</w:t>
            </w:r>
          </w:p>
        </w:tc>
        <w:tc>
          <w:tcPr>
            <w:tcW w:w="3295" w:type="dxa"/>
            <w:vAlign w:val="center"/>
          </w:tcPr>
          <w:p w:rsidR="004C05E1" w:rsidRPr="002E3059" w:rsidRDefault="004C05E1" w:rsidP="002F38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  <w:lang w:eastAsia="ru-RU"/>
              </w:rPr>
              <w:t>_____</w:t>
            </w:r>
            <w:r w:rsidRPr="002E3059">
              <w:rPr>
                <w:rFonts w:ascii="Times New Roman" w:hAnsi="Times New Roman" w:cs="Times New Roman"/>
                <w:b/>
                <w:bCs/>
                <w:sz w:val="30"/>
                <w:szCs w:val="30"/>
                <w:lang w:eastAsia="ru-RU"/>
              </w:rPr>
              <w:t>-</w:t>
            </w:r>
            <w:r w:rsidRPr="005A094E">
              <w:rPr>
                <w:rFonts w:ascii="Times New Roman" w:hAnsi="Times New Roman" w:cs="Times New Roman"/>
                <w:b/>
                <w:bCs/>
                <w:sz w:val="30"/>
                <w:szCs w:val="30"/>
                <w:highlight w:val="yellow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  <w:lang w:eastAsia="ru-RU"/>
              </w:rPr>
              <w:t>_/____ - _____</w:t>
            </w:r>
          </w:p>
        </w:tc>
        <w:tc>
          <w:tcPr>
            <w:tcW w:w="572" w:type="dxa"/>
            <w:vAlign w:val="center"/>
          </w:tcPr>
          <w:p w:rsidR="004C05E1" w:rsidRPr="00B0363A" w:rsidRDefault="004C05E1" w:rsidP="004E6D8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6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B03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4484" w:type="dxa"/>
            <w:gridSpan w:val="2"/>
            <w:vAlign w:val="center"/>
          </w:tcPr>
          <w:p w:rsidR="004C05E1" w:rsidRPr="007E3DCD" w:rsidRDefault="004C05E1" w:rsidP="002F38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«_____» __________________  </w:t>
            </w:r>
            <w:r w:rsidRPr="005A094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6A57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0" w:type="dxa"/>
            <w:vAlign w:val="bottom"/>
          </w:tcPr>
          <w:p w:rsidR="004C05E1" w:rsidRDefault="004C05E1" w:rsidP="00C70A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C05E1" w:rsidRPr="00DC681F" w:rsidRDefault="004C05E1" w:rsidP="00C70AB6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92" w:type="dxa"/>
            <w:tcBorders>
              <w:left w:val="nil"/>
            </w:tcBorders>
            <w:vAlign w:val="bottom"/>
          </w:tcPr>
          <w:p w:rsidR="004C05E1" w:rsidRPr="00B0363A" w:rsidRDefault="004C05E1" w:rsidP="004E6D89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4C05E1" w:rsidRPr="00B0363A" w:rsidTr="008F3254">
        <w:trPr>
          <w:gridAfter w:val="3"/>
          <w:wAfter w:w="976" w:type="dxa"/>
          <w:trHeight w:val="315"/>
        </w:trPr>
        <w:tc>
          <w:tcPr>
            <w:tcW w:w="10704" w:type="dxa"/>
            <w:gridSpan w:val="6"/>
            <w:tcBorders>
              <w:left w:val="nil"/>
              <w:right w:val="nil"/>
            </w:tcBorders>
            <w:vAlign w:val="center"/>
          </w:tcPr>
          <w:p w:rsidR="004C05E1" w:rsidRPr="0085348E" w:rsidRDefault="004C05E1" w:rsidP="004E6D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  <w:p w:rsidR="004C05E1" w:rsidRPr="0057249C" w:rsidRDefault="004C05E1" w:rsidP="004E6D8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249C">
              <w:rPr>
                <w:rFonts w:ascii="Times New Roman" w:hAnsi="Times New Roman" w:cs="Times New Roman"/>
                <w:lang w:eastAsia="ru-RU"/>
              </w:rPr>
              <w:t>на технологическое присоединение к электрическим сетям</w:t>
            </w:r>
            <w:r>
              <w:rPr>
                <w:rFonts w:ascii="Times New Roman" w:hAnsi="Times New Roman" w:cs="Times New Roman"/>
                <w:lang w:eastAsia="ru-RU"/>
              </w:rPr>
              <w:t xml:space="preserve"> МУП города Ангарска «Ангарский Водоканал»</w:t>
            </w:r>
            <w:r w:rsidRPr="0057249C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4C05E1" w:rsidRDefault="004C05E1" w:rsidP="00186D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7249C">
              <w:rPr>
                <w:rFonts w:ascii="Times New Roman" w:hAnsi="Times New Roman" w:cs="Times New Roman"/>
                <w:lang w:eastAsia="ru-RU"/>
              </w:rPr>
              <w:t xml:space="preserve">для присоединения </w:t>
            </w:r>
            <w:r w:rsidRPr="00186D8D">
              <w:rPr>
                <w:rFonts w:ascii="Times New Roman" w:hAnsi="Times New Roman" w:cs="Times New Roman"/>
                <w:b/>
                <w:lang w:eastAsia="ru-RU"/>
              </w:rPr>
              <w:t>юридических лиц и индивидуальных предпринимателей</w:t>
            </w:r>
            <w:r w:rsidRPr="0057249C">
              <w:rPr>
                <w:rFonts w:ascii="Times New Roman" w:hAnsi="Times New Roman" w:cs="Times New Roman"/>
                <w:lang w:eastAsia="ru-RU"/>
              </w:rPr>
              <w:t xml:space="preserve"> с присоединяемой мощностью </w:t>
            </w:r>
            <w:r w:rsidRPr="00CC47BA">
              <w:rPr>
                <w:rFonts w:ascii="Times New Roman" w:hAnsi="Times New Roman" w:cs="Times New Roman"/>
                <w:b/>
                <w:lang w:eastAsia="ru-RU"/>
              </w:rPr>
              <w:t>не</w:t>
            </w:r>
            <w:r w:rsidRPr="00186D8D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менее 670 кВт </w:t>
            </w:r>
          </w:p>
          <w:p w:rsidR="004C05E1" w:rsidRDefault="004C05E1" w:rsidP="00186D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4C05E1" w:rsidRPr="000E64EC" w:rsidRDefault="004C05E1" w:rsidP="000E64E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E64EC">
              <w:rPr>
                <w:rFonts w:ascii="Times New Roman" w:hAnsi="Times New Roman" w:cs="Times New Roman"/>
                <w:bCs/>
                <w:lang w:eastAsia="ru-RU"/>
              </w:rPr>
              <w:t>Полное наименование заявителя (Ф.И.О. для индивидуального предпринимателя)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_____________</w:t>
            </w:r>
          </w:p>
          <w:p w:rsidR="004C05E1" w:rsidRDefault="004C05E1" w:rsidP="000E64EC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_____________________________________________________________________________________.</w:t>
            </w:r>
          </w:p>
          <w:p w:rsidR="004C05E1" w:rsidRPr="00B62C1C" w:rsidRDefault="004C05E1" w:rsidP="00A36C3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36C33">
              <w:rPr>
                <w:rFonts w:ascii="Times New Roman" w:hAnsi="Times New Roman" w:cs="Times New Roman"/>
                <w:bCs/>
                <w:lang w:eastAsia="ru-RU"/>
              </w:rPr>
              <w:t>Номер записи в ЕГРЮЛ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/ЕГРИП и дата её внесения в Реестр:</w:t>
            </w:r>
          </w:p>
          <w:p w:rsidR="004C05E1" w:rsidRDefault="004C05E1" w:rsidP="00B62C1C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наименование документа _______________________________________________________________</w:t>
            </w:r>
          </w:p>
          <w:p w:rsidR="004C05E1" w:rsidRDefault="004C05E1" w:rsidP="00B62C1C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серия_____________ номер ___________________дата выдачи _______________________________</w:t>
            </w:r>
          </w:p>
          <w:p w:rsidR="004C05E1" w:rsidRPr="00C55CDB" w:rsidRDefault="004C05E1" w:rsidP="00C55CD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Место нахождения заявителя _____________________________________________________________</w:t>
            </w:r>
          </w:p>
          <w:p w:rsidR="004C05E1" w:rsidRPr="00C55CDB" w:rsidRDefault="004C05E1" w:rsidP="00C55CD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Почтовый адрес и индекс для получения корреспонденции _____________________________________</w:t>
            </w:r>
          </w:p>
          <w:p w:rsidR="004C05E1" w:rsidRDefault="004C05E1" w:rsidP="00C55CDB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_____________________________________________________________________________________</w:t>
            </w:r>
          </w:p>
          <w:p w:rsidR="004C05E1" w:rsidRDefault="004C05E1" w:rsidP="00C55CDB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4C05E1" w:rsidRDefault="004C05E1" w:rsidP="00C55CD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Наименование энергопринимающих устройств ________________________________________________</w:t>
            </w:r>
          </w:p>
          <w:p w:rsidR="004C05E1" w:rsidRDefault="004C05E1" w:rsidP="00C55CD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Местонахождение энергопринимающих устройств ____________________________________________</w:t>
            </w:r>
          </w:p>
          <w:p w:rsidR="004C05E1" w:rsidRDefault="004C05E1" w:rsidP="00C55CDB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_______________________________________________________________________________________</w:t>
            </w:r>
          </w:p>
          <w:p w:rsidR="004C05E1" w:rsidRDefault="004C05E1" w:rsidP="00C55CD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Характер нагрузки: ____________________________________________________________________</w:t>
            </w:r>
          </w:p>
          <w:p w:rsidR="004C05E1" w:rsidRDefault="004C05E1" w:rsidP="00C55CDB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55CDB">
              <w:rPr>
                <w:rFonts w:ascii="Times New Roman" w:hAnsi="Times New Roman" w:cs="Times New Roman"/>
                <w:i/>
                <w:sz w:val="16"/>
                <w:szCs w:val="16"/>
                <w:lang w:eastAsia="ru-RU"/>
              </w:rPr>
              <w:t>(вид экономической деятельности хозяйствующего субъекта)</w:t>
            </w:r>
          </w:p>
          <w:p w:rsidR="004C05E1" w:rsidRDefault="004C05E1" w:rsidP="00FC11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C11F5">
              <w:rPr>
                <w:rFonts w:ascii="Times New Roman" w:hAnsi="Times New Roman" w:cs="Times New Roman"/>
                <w:lang w:eastAsia="ru-RU"/>
              </w:rPr>
              <w:t>Максимальная мощность энергопринимающих устройств</w:t>
            </w:r>
            <w:r>
              <w:rPr>
                <w:rFonts w:ascii="Times New Roman" w:hAnsi="Times New Roman" w:cs="Times New Roman"/>
                <w:lang w:eastAsia="ru-RU"/>
              </w:rPr>
              <w:t xml:space="preserve"> _________кВт.</w:t>
            </w:r>
          </w:p>
          <w:p w:rsidR="004C05E1" w:rsidRDefault="004C05E1" w:rsidP="00FC11F5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 том числе дополнительная мощность:                                 _________кВт.</w:t>
            </w:r>
          </w:p>
          <w:p w:rsidR="004C05E1" w:rsidRDefault="004C05E1" w:rsidP="00FC11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Количество точек присоединения с указанием технических параметров элементов энергопринимающих устройств: __________________________________________________________</w:t>
            </w:r>
          </w:p>
          <w:p w:rsidR="004C05E1" w:rsidRDefault="004C05E1" w:rsidP="00FC11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Уровень напряжения в точке присоединения: _____________________</w:t>
            </w:r>
          </w:p>
          <w:p w:rsidR="004C05E1" w:rsidRDefault="004C05E1" w:rsidP="00FC11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Уровень надежности энергопринимающихустройств:____________________категория.</w:t>
            </w:r>
          </w:p>
          <w:p w:rsidR="004C05E1" w:rsidRDefault="004C05E1" w:rsidP="00FC11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Причина обращения: __________________________________________________________________</w:t>
            </w:r>
          </w:p>
          <w:p w:rsidR="004C05E1" w:rsidRPr="00C45D8B" w:rsidRDefault="004C05E1" w:rsidP="00C45D8B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45D8B">
              <w:rPr>
                <w:rFonts w:ascii="Times New Roman" w:hAnsi="Times New Roman" w:cs="Times New Roman"/>
                <w:i/>
                <w:sz w:val="16"/>
                <w:szCs w:val="16"/>
                <w:lang w:eastAsia="ru-RU"/>
              </w:rPr>
              <w:t>(новое присоединение, увеличение мощности и пр.)</w:t>
            </w:r>
          </w:p>
          <w:p w:rsidR="004C05E1" w:rsidRDefault="004C05E1" w:rsidP="00FC11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Величина и обоснование величины технологического минимума (для генераторов), технологической и аварийной брони (для потребителей эл.энергии)*: ____________________________________________</w:t>
            </w:r>
          </w:p>
          <w:p w:rsidR="004C05E1" w:rsidRDefault="004C05E1" w:rsidP="00FC11F5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_____________________________________________________________________________________</w:t>
            </w:r>
          </w:p>
          <w:p w:rsidR="004C05E1" w:rsidRDefault="004C05E1" w:rsidP="00C4441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Необходимость наличия технологической и (или) аварийной брони, определяемая в соответствии с требованиями пункта 14(2) настоящих Правил* _____________________________________________.</w:t>
            </w:r>
          </w:p>
          <w:p w:rsidR="004C05E1" w:rsidRDefault="004C05E1" w:rsidP="00C4441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Сроки проектирования и поэтапного введения в эксплуатацию энергопринимающих устройств (в том числе по этапам и очередям): _____________________________________________________________</w:t>
            </w:r>
          </w:p>
          <w:p w:rsidR="004C05E1" w:rsidRDefault="004C05E1" w:rsidP="00C4441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Планируемое распределение максимальной мощности, сроков ввода и сведения о категории надежности электроснабжения при вводе энергопринимающих устройств по этапам и очередям______</w:t>
            </w:r>
          </w:p>
          <w:p w:rsidR="004C05E1" w:rsidRDefault="004C05E1" w:rsidP="00C44413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_____________________________________________________________________________________</w:t>
            </w:r>
          </w:p>
          <w:p w:rsidR="004C05E1" w:rsidRDefault="004C05E1" w:rsidP="00C4441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Энергопринимающие устройства, которые могут быть присоединены к устройствам противоаварийной автоматики: ___________________________________________________________________________.</w:t>
            </w:r>
          </w:p>
          <w:p w:rsidR="004C05E1" w:rsidRPr="002F38DB" w:rsidRDefault="004C05E1" w:rsidP="002F38DB">
            <w:pPr>
              <w:tabs>
                <w:tab w:val="left" w:pos="573"/>
              </w:tabs>
              <w:spacing w:after="0" w:line="240" w:lineRule="auto"/>
              <w:ind w:right="-102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</w:t>
            </w:r>
            <w:r w:rsidRPr="002F38DB">
              <w:rPr>
                <w:rFonts w:ascii="Times New Roman" w:hAnsi="Times New Roman" w:cs="Times New Roman"/>
                <w:b/>
                <w:lang w:eastAsia="ru-RU"/>
              </w:rPr>
              <w:t xml:space="preserve">18. </w:t>
            </w:r>
            <w:r w:rsidRPr="002F38DB">
              <w:rPr>
                <w:rFonts w:ascii="Times New Roman" w:hAnsi="Times New Roman"/>
                <w:lang w:eastAsia="ru-RU"/>
              </w:rPr>
              <w:t>Наименование Гарантирующего поставщика,  с которым  будет заключен договор энергоснабжения:            _____________________________________________________________________.</w:t>
            </w:r>
          </w:p>
          <w:p w:rsidR="004C05E1" w:rsidRPr="002F38DB" w:rsidRDefault="004C05E1" w:rsidP="002F38D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4C05E1" w:rsidRPr="008F3254" w:rsidRDefault="004C05E1" w:rsidP="00C44413">
            <w:pPr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8F325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*заполняется при необходимости (с учетом требований п. 14(1) и 14 (2)).</w:t>
            </w:r>
          </w:p>
          <w:p w:rsidR="004C05E1" w:rsidRPr="00B252F8" w:rsidRDefault="004C05E1" w:rsidP="00B25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5E1" w:rsidRPr="00B0363A" w:rsidTr="008F3254">
        <w:trPr>
          <w:gridAfter w:val="3"/>
          <w:wAfter w:w="976" w:type="dxa"/>
          <w:trHeight w:val="230"/>
        </w:trPr>
        <w:tc>
          <w:tcPr>
            <w:tcW w:w="10704" w:type="dxa"/>
            <w:gridSpan w:val="6"/>
            <w:shd w:val="clear" w:color="000000" w:fill="CCFFFF"/>
            <w:vAlign w:val="center"/>
          </w:tcPr>
          <w:p w:rsidR="004C05E1" w:rsidRPr="00416D74" w:rsidRDefault="004C05E1" w:rsidP="00D45A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16D7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Обязательные приложения к заявке:</w:t>
            </w:r>
          </w:p>
        </w:tc>
      </w:tr>
      <w:tr w:rsidR="004C05E1" w:rsidRPr="00B0363A" w:rsidTr="008F3254">
        <w:trPr>
          <w:gridAfter w:val="3"/>
          <w:wAfter w:w="976" w:type="dxa"/>
          <w:trHeight w:val="315"/>
        </w:trPr>
        <w:tc>
          <w:tcPr>
            <w:tcW w:w="582" w:type="dxa"/>
            <w:shd w:val="clear" w:color="000000" w:fill="auto"/>
            <w:vAlign w:val="center"/>
          </w:tcPr>
          <w:p w:rsidR="004C05E1" w:rsidRPr="00D427A9" w:rsidRDefault="004C05E1" w:rsidP="004E6D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2" w:type="dxa"/>
            <w:gridSpan w:val="5"/>
          </w:tcPr>
          <w:p w:rsidR="004C05E1" w:rsidRPr="0085348E" w:rsidRDefault="004C05E1" w:rsidP="004E6D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5E1" w:rsidRPr="00D427A9" w:rsidTr="008F3254">
        <w:trPr>
          <w:gridAfter w:val="3"/>
          <w:wAfter w:w="976" w:type="dxa"/>
          <w:trHeight w:val="66"/>
        </w:trPr>
        <w:tc>
          <w:tcPr>
            <w:tcW w:w="10704" w:type="dxa"/>
            <w:gridSpan w:val="6"/>
            <w:shd w:val="clear" w:color="000000" w:fill="auto"/>
          </w:tcPr>
          <w:p w:rsidR="004C05E1" w:rsidRPr="000D576E" w:rsidRDefault="004C05E1" w:rsidP="008F3254">
            <w:pPr>
              <w:tabs>
                <w:tab w:val="left" w:pos="573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а)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Копия документа,</w:t>
            </w: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подтверждающего право собственности или иное предусмотренное законом основание наобъект</w:t>
            </w:r>
          </w:p>
          <w:p w:rsidR="004C05E1" w:rsidRPr="000D576E" w:rsidRDefault="004C05E1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строитель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ства и (или) земельный участок,</w:t>
            </w: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 котором расположены(будут располагаться)объекты заявителя,</w:t>
            </w:r>
          </w:p>
          <w:p w:rsidR="004C05E1" w:rsidRDefault="004C05E1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либо право собственности или иное предусмотренноезаконом основание на энергопринимающие устройства;</w:t>
            </w:r>
          </w:p>
          <w:p w:rsidR="004C05E1" w:rsidRDefault="004C05E1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б) Копия паспорта для ИП (1 стр. и стр. с пропиской);</w:t>
            </w:r>
          </w:p>
          <w:p w:rsidR="004C05E1" w:rsidRDefault="004C05E1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в) Копия свидетельства о постановке на учет в налоговом органе;</w:t>
            </w:r>
          </w:p>
          <w:p w:rsidR="004C05E1" w:rsidRDefault="004C05E1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г) Копия свидетельства о внесении записи в Единый государственный реестр юридических лиц (индивидуальных</w:t>
            </w:r>
          </w:p>
          <w:p w:rsidR="004C05E1" w:rsidRDefault="004C05E1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предпринимателей); </w:t>
            </w:r>
          </w:p>
          <w:p w:rsidR="004C05E1" w:rsidRDefault="004C05E1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д) Копия Устава (для юридических лиц);</w:t>
            </w:r>
          </w:p>
          <w:p w:rsidR="004C05E1" w:rsidRDefault="004C05E1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е) Выписка из приказа о назначении руководителя(для садоводств – выписка из протокола о выборе председателя </w:t>
            </w:r>
          </w:p>
          <w:p w:rsidR="004C05E1" w:rsidRPr="000D576E" w:rsidRDefault="004C05E1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список членов садоводства);</w:t>
            </w:r>
          </w:p>
          <w:p w:rsidR="004C05E1" w:rsidRDefault="004C05E1" w:rsidP="008F3254">
            <w:pPr>
              <w:tabs>
                <w:tab w:val="left" w:pos="573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ж)  </w:t>
            </w: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План расположения энергопринимающих устройств, которые необходимо присоединить к электрическим сетям сетевой организации;</w:t>
            </w:r>
          </w:p>
          <w:p w:rsidR="004C05E1" w:rsidRDefault="004C05E1" w:rsidP="008F3254">
            <w:pPr>
              <w:tabs>
                <w:tab w:val="left" w:pos="573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з</w:t>
            </w:r>
            <w:r w:rsidRPr="00474ACA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)   Перечень и мощность энергопринимающих устройств, которые могут быть присоединены к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противоаварийным </w:t>
            </w:r>
          </w:p>
          <w:p w:rsidR="004C05E1" w:rsidRPr="000D576E" w:rsidRDefault="004C05E1" w:rsidP="008F3254">
            <w:pPr>
              <w:tabs>
                <w:tab w:val="left" w:pos="5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74ACA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устройствам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;</w:t>
            </w:r>
          </w:p>
          <w:p w:rsidR="004C05E1" w:rsidRPr="000D576E" w:rsidRDefault="004C05E1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</w:t>
            </w: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)Доверенность или иные документы, подтверждающие полномочия представителя заявителя, </w:t>
            </w:r>
          </w:p>
          <w:p w:rsidR="004C05E1" w:rsidRPr="000D576E" w:rsidRDefault="004C05E1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подающего и получающего документы, в случае если заявка подается в сетевую организацию предст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заявителя;</w:t>
            </w:r>
          </w:p>
          <w:p w:rsidR="004C05E1" w:rsidRPr="008F3254" w:rsidRDefault="004C05E1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к)</w:t>
            </w:r>
            <w:r w:rsidRPr="008F325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    При увеличении мощности, документ, подтверждающий существующую мощность (договор на</w:t>
            </w:r>
          </w:p>
          <w:p w:rsidR="004C05E1" w:rsidRPr="008F3254" w:rsidRDefault="004C05E1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8F325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       энергоснабжение, либо акт границы ответственности, либо справку из Энергосбыта).</w:t>
            </w:r>
          </w:p>
          <w:p w:rsidR="004C05E1" w:rsidRDefault="004C05E1" w:rsidP="008F3254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4C05E1" w:rsidRDefault="004C05E1" w:rsidP="008F3254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7D76F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Банковские реквизиты для оплаты за технологическое присоединение:</w:t>
            </w:r>
          </w:p>
          <w:p w:rsidR="004C05E1" w:rsidRPr="007D76F8" w:rsidRDefault="004C05E1" w:rsidP="008F3254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4C05E1" w:rsidRPr="006663BE" w:rsidRDefault="004C05E1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р/счет - 40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7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 028 10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 18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01 00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183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; ИНН - 380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6828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; КПП – 38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01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001; </w:t>
            </w:r>
          </w:p>
          <w:p w:rsidR="004C05E1" w:rsidRDefault="004C05E1" w:rsidP="008F3254">
            <w:pPr>
              <w:tabs>
                <w:tab w:val="left" w:pos="57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кор.счет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–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30101810900000000607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; БИК 042520607 в Байкальском банке СБ РФ г. Иркутск</w:t>
            </w:r>
          </w:p>
          <w:p w:rsidR="004C05E1" w:rsidRPr="007D4B9B" w:rsidRDefault="004C05E1" w:rsidP="008F325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4C05E1" w:rsidRDefault="004C05E1"/>
    <w:tbl>
      <w:tblPr>
        <w:tblpPr w:leftFromText="180" w:rightFromText="180" w:vertAnchor="text" w:tblpY="1"/>
        <w:tblOverlap w:val="never"/>
        <w:tblW w:w="12059" w:type="dxa"/>
        <w:tblLook w:val="00A0"/>
      </w:tblPr>
      <w:tblGrid>
        <w:gridCol w:w="153"/>
        <w:gridCol w:w="118"/>
        <w:gridCol w:w="1"/>
        <w:gridCol w:w="1"/>
        <w:gridCol w:w="60"/>
        <w:gridCol w:w="208"/>
        <w:gridCol w:w="2"/>
        <w:gridCol w:w="3"/>
        <w:gridCol w:w="121"/>
        <w:gridCol w:w="152"/>
        <w:gridCol w:w="35"/>
        <w:gridCol w:w="149"/>
        <w:gridCol w:w="11"/>
        <w:gridCol w:w="108"/>
        <w:gridCol w:w="15"/>
        <w:gridCol w:w="1"/>
        <w:gridCol w:w="215"/>
        <w:gridCol w:w="9"/>
        <w:gridCol w:w="41"/>
        <w:gridCol w:w="269"/>
        <w:gridCol w:w="2"/>
        <w:gridCol w:w="48"/>
        <w:gridCol w:w="120"/>
        <w:gridCol w:w="36"/>
        <w:gridCol w:w="58"/>
        <w:gridCol w:w="35"/>
        <w:gridCol w:w="16"/>
        <w:gridCol w:w="85"/>
        <w:gridCol w:w="10"/>
        <w:gridCol w:w="99"/>
        <w:gridCol w:w="7"/>
        <w:gridCol w:w="54"/>
        <w:gridCol w:w="159"/>
        <w:gridCol w:w="15"/>
        <w:gridCol w:w="26"/>
        <w:gridCol w:w="6"/>
        <w:gridCol w:w="19"/>
        <w:gridCol w:w="67"/>
        <w:gridCol w:w="29"/>
        <w:gridCol w:w="38"/>
        <w:gridCol w:w="71"/>
        <w:gridCol w:w="7"/>
        <w:gridCol w:w="14"/>
        <w:gridCol w:w="109"/>
        <w:gridCol w:w="42"/>
        <w:gridCol w:w="9"/>
        <w:gridCol w:w="23"/>
        <w:gridCol w:w="2"/>
        <w:gridCol w:w="72"/>
        <w:gridCol w:w="22"/>
        <w:gridCol w:w="1"/>
        <w:gridCol w:w="176"/>
        <w:gridCol w:w="13"/>
        <w:gridCol w:w="12"/>
        <w:gridCol w:w="52"/>
        <w:gridCol w:w="2"/>
        <w:gridCol w:w="12"/>
        <w:gridCol w:w="264"/>
        <w:gridCol w:w="17"/>
        <w:gridCol w:w="51"/>
        <w:gridCol w:w="44"/>
        <w:gridCol w:w="10"/>
        <w:gridCol w:w="89"/>
        <w:gridCol w:w="89"/>
        <w:gridCol w:w="13"/>
        <w:gridCol w:w="17"/>
        <w:gridCol w:w="47"/>
        <w:gridCol w:w="18"/>
        <w:gridCol w:w="17"/>
        <w:gridCol w:w="37"/>
        <w:gridCol w:w="40"/>
        <w:gridCol w:w="18"/>
        <w:gridCol w:w="87"/>
        <w:gridCol w:w="22"/>
        <w:gridCol w:w="43"/>
        <w:gridCol w:w="52"/>
        <w:gridCol w:w="26"/>
        <w:gridCol w:w="19"/>
        <w:gridCol w:w="40"/>
        <w:gridCol w:w="30"/>
        <w:gridCol w:w="68"/>
        <w:gridCol w:w="13"/>
        <w:gridCol w:w="82"/>
        <w:gridCol w:w="80"/>
        <w:gridCol w:w="28"/>
        <w:gridCol w:w="4"/>
        <w:gridCol w:w="71"/>
        <w:gridCol w:w="11"/>
        <w:gridCol w:w="82"/>
        <w:gridCol w:w="54"/>
        <w:gridCol w:w="38"/>
        <w:gridCol w:w="88"/>
        <w:gridCol w:w="12"/>
        <w:gridCol w:w="2"/>
        <w:gridCol w:w="12"/>
        <w:gridCol w:w="108"/>
        <w:gridCol w:w="69"/>
        <w:gridCol w:w="10"/>
        <w:gridCol w:w="108"/>
        <w:gridCol w:w="23"/>
        <w:gridCol w:w="5"/>
        <w:gridCol w:w="14"/>
        <w:gridCol w:w="9"/>
        <w:gridCol w:w="137"/>
        <w:gridCol w:w="24"/>
        <w:gridCol w:w="28"/>
        <w:gridCol w:w="125"/>
        <w:gridCol w:w="2"/>
        <w:gridCol w:w="84"/>
        <w:gridCol w:w="91"/>
        <w:gridCol w:w="88"/>
        <w:gridCol w:w="19"/>
        <w:gridCol w:w="63"/>
        <w:gridCol w:w="38"/>
        <w:gridCol w:w="38"/>
        <w:gridCol w:w="84"/>
        <w:gridCol w:w="43"/>
        <w:gridCol w:w="14"/>
        <w:gridCol w:w="109"/>
        <w:gridCol w:w="18"/>
        <w:gridCol w:w="14"/>
        <w:gridCol w:w="130"/>
        <w:gridCol w:w="1"/>
        <w:gridCol w:w="8"/>
        <w:gridCol w:w="117"/>
        <w:gridCol w:w="14"/>
        <w:gridCol w:w="13"/>
        <w:gridCol w:w="47"/>
        <w:gridCol w:w="83"/>
        <w:gridCol w:w="7"/>
        <w:gridCol w:w="41"/>
        <w:gridCol w:w="92"/>
        <w:gridCol w:w="12"/>
        <w:gridCol w:w="109"/>
        <w:gridCol w:w="52"/>
        <w:gridCol w:w="65"/>
        <w:gridCol w:w="79"/>
        <w:gridCol w:w="6"/>
        <w:gridCol w:w="143"/>
        <w:gridCol w:w="2"/>
        <w:gridCol w:w="10"/>
        <w:gridCol w:w="89"/>
        <w:gridCol w:w="55"/>
        <w:gridCol w:w="3"/>
        <w:gridCol w:w="136"/>
        <w:gridCol w:w="19"/>
        <w:gridCol w:w="30"/>
        <w:gridCol w:w="87"/>
        <w:gridCol w:w="23"/>
        <w:gridCol w:w="12"/>
        <w:gridCol w:w="131"/>
        <w:gridCol w:w="31"/>
        <w:gridCol w:w="60"/>
        <w:gridCol w:w="45"/>
        <w:gridCol w:w="32"/>
        <w:gridCol w:w="51"/>
        <w:gridCol w:w="141"/>
        <w:gridCol w:w="46"/>
        <w:gridCol w:w="29"/>
        <w:gridCol w:w="52"/>
        <w:gridCol w:w="10"/>
        <w:gridCol w:w="7"/>
        <w:gridCol w:w="28"/>
        <w:gridCol w:w="108"/>
        <w:gridCol w:w="51"/>
        <w:gridCol w:w="89"/>
        <w:gridCol w:w="9"/>
        <w:gridCol w:w="26"/>
        <w:gridCol w:w="12"/>
        <w:gridCol w:w="93"/>
        <w:gridCol w:w="178"/>
        <w:gridCol w:w="35"/>
        <w:gridCol w:w="24"/>
        <w:gridCol w:w="91"/>
        <w:gridCol w:w="95"/>
        <w:gridCol w:w="73"/>
        <w:gridCol w:w="138"/>
        <w:gridCol w:w="94"/>
        <w:gridCol w:w="60"/>
        <w:gridCol w:w="85"/>
        <w:gridCol w:w="33"/>
        <w:gridCol w:w="305"/>
        <w:gridCol w:w="417"/>
        <w:gridCol w:w="1"/>
        <w:gridCol w:w="1290"/>
        <w:gridCol w:w="264"/>
      </w:tblGrid>
      <w:tr w:rsidR="004C05E1" w:rsidRPr="0024703B" w:rsidTr="008F3254">
        <w:trPr>
          <w:trHeight w:val="315"/>
        </w:trPr>
        <w:tc>
          <w:tcPr>
            <w:tcW w:w="12059" w:type="dxa"/>
            <w:gridSpan w:val="18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Дополнительные реквизиты заявителя (заполняется по желанию):</w:t>
            </w:r>
          </w:p>
        </w:tc>
      </w:tr>
      <w:tr w:rsidR="004C05E1" w:rsidRPr="0024703B" w:rsidTr="008F3254">
        <w:trPr>
          <w:gridAfter w:val="1"/>
          <w:wAfter w:w="264" w:type="dxa"/>
          <w:trHeight w:val="315"/>
        </w:trPr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C05E1" w:rsidRPr="0024703B">
        <w:trPr>
          <w:gridBefore w:val="1"/>
          <w:gridAfter w:val="83"/>
          <w:wBefore w:w="153" w:type="dxa"/>
          <w:wAfter w:w="6738" w:type="dxa"/>
          <w:trHeight w:val="312"/>
        </w:trPr>
        <w:tc>
          <w:tcPr>
            <w:tcW w:w="85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ИНН:</w:t>
            </w:r>
          </w:p>
        </w:tc>
        <w:tc>
          <w:tcPr>
            <w:tcW w:w="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5E1" w:rsidRPr="009500C0" w:rsidTr="008F3254">
        <w:trPr>
          <w:trHeight w:val="312"/>
        </w:trPr>
        <w:tc>
          <w:tcPr>
            <w:tcW w:w="12059" w:type="dxa"/>
            <w:gridSpan w:val="186"/>
            <w:tcBorders>
              <w:top w:val="nil"/>
              <w:left w:val="nil"/>
              <w:bottom w:val="nil"/>
            </w:tcBorders>
            <w:vAlign w:val="center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4C05E1" w:rsidRPr="0024703B">
        <w:trPr>
          <w:gridBefore w:val="1"/>
          <w:gridAfter w:val="106"/>
          <w:wBefore w:w="153" w:type="dxa"/>
          <w:wAfter w:w="7729" w:type="dxa"/>
          <w:trHeight w:val="312"/>
        </w:trPr>
        <w:tc>
          <w:tcPr>
            <w:tcW w:w="85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 w:right="-17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КПП:</w:t>
            </w:r>
          </w:p>
        </w:tc>
        <w:tc>
          <w:tcPr>
            <w:tcW w:w="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5E1" w:rsidRPr="009500C0" w:rsidTr="008F3254">
        <w:trPr>
          <w:gridAfter w:val="3"/>
          <w:wAfter w:w="1555" w:type="dxa"/>
          <w:trHeight w:val="312"/>
        </w:trPr>
        <w:tc>
          <w:tcPr>
            <w:tcW w:w="10504" w:type="dxa"/>
            <w:gridSpan w:val="183"/>
            <w:tcBorders>
              <w:top w:val="nil"/>
              <w:left w:val="nil"/>
              <w:bottom w:val="nil"/>
            </w:tcBorders>
            <w:vAlign w:val="center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4C05E1" w:rsidRPr="0024703B">
        <w:trPr>
          <w:gridBefore w:val="1"/>
          <w:gridAfter w:val="105"/>
          <w:wBefore w:w="153" w:type="dxa"/>
          <w:wAfter w:w="7661" w:type="dxa"/>
          <w:trHeight w:val="312"/>
        </w:trPr>
        <w:tc>
          <w:tcPr>
            <w:tcW w:w="85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 w:right="-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БИК:</w:t>
            </w:r>
          </w:p>
        </w:tc>
        <w:tc>
          <w:tcPr>
            <w:tcW w:w="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5E1" w:rsidRPr="009500C0" w:rsidTr="008F3254">
        <w:trPr>
          <w:trHeight w:val="312"/>
        </w:trPr>
        <w:tc>
          <w:tcPr>
            <w:tcW w:w="12059" w:type="dxa"/>
            <w:gridSpan w:val="186"/>
            <w:tcBorders>
              <w:top w:val="nil"/>
              <w:left w:val="nil"/>
              <w:bottom w:val="nil"/>
            </w:tcBorders>
            <w:vAlign w:val="center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4C05E1" w:rsidRPr="0024703B" w:rsidTr="008F3254">
        <w:trPr>
          <w:gridBefore w:val="1"/>
          <w:gridAfter w:val="3"/>
          <w:wBefore w:w="153" w:type="dxa"/>
          <w:wAfter w:w="1555" w:type="dxa"/>
          <w:trHeight w:val="312"/>
        </w:trPr>
        <w:tc>
          <w:tcPr>
            <w:tcW w:w="2410" w:type="dxa"/>
            <w:gridSpan w:val="3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банка:</w:t>
            </w:r>
          </w:p>
        </w:tc>
        <w:tc>
          <w:tcPr>
            <w:tcW w:w="7941" w:type="dxa"/>
            <w:gridSpan w:val="144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5E1" w:rsidRPr="009500C0" w:rsidTr="008F3254">
        <w:trPr>
          <w:trHeight w:val="312"/>
        </w:trPr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4C05E1" w:rsidRPr="009500C0" w:rsidTr="008F3254">
        <w:trPr>
          <w:gridAfter w:val="20"/>
          <w:wAfter w:w="3323" w:type="dxa"/>
          <w:trHeight w:val="312"/>
        </w:trPr>
        <w:tc>
          <w:tcPr>
            <w:tcW w:w="1842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Расчетный счет:</w:t>
            </w:r>
          </w:p>
        </w:tc>
        <w:tc>
          <w:tcPr>
            <w:tcW w:w="3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4C05E1" w:rsidRPr="009500C0" w:rsidTr="008F3254">
        <w:trPr>
          <w:trHeight w:val="312"/>
        </w:trPr>
        <w:tc>
          <w:tcPr>
            <w:tcW w:w="2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4C05E1" w:rsidRPr="001C1203" w:rsidTr="008F3254">
        <w:trPr>
          <w:gridAfter w:val="9"/>
          <w:wAfter w:w="2549" w:type="dxa"/>
          <w:trHeight w:val="312"/>
        </w:trPr>
        <w:tc>
          <w:tcPr>
            <w:tcW w:w="2844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Корреспондентский счет:</w:t>
            </w:r>
          </w:p>
        </w:tc>
        <w:tc>
          <w:tcPr>
            <w:tcW w:w="3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5E1" w:rsidRPr="001C1203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4C05E1" w:rsidRPr="009500C0" w:rsidTr="008F3254">
        <w:trPr>
          <w:gridAfter w:val="11"/>
          <w:wAfter w:w="2760" w:type="dxa"/>
          <w:trHeight w:val="315"/>
        </w:trPr>
        <w:tc>
          <w:tcPr>
            <w:tcW w:w="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4C05E1" w:rsidRPr="0024703B" w:rsidTr="008F3254">
        <w:trPr>
          <w:gridAfter w:val="5"/>
          <w:wAfter w:w="2277" w:type="dxa"/>
          <w:trHeight w:val="315"/>
        </w:trPr>
        <w:tc>
          <w:tcPr>
            <w:tcW w:w="5298" w:type="dxa"/>
            <w:gridSpan w:val="10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Основного Вида Деятельности (ОКВЭД):</w:t>
            </w:r>
          </w:p>
        </w:tc>
        <w:tc>
          <w:tcPr>
            <w:tcW w:w="1312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  <w:r w:rsidRPr="009500C0">
              <w:rPr>
                <w:rFonts w:ascii="Arial CYR" w:hAnsi="Arial CYR" w:cs="Arial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  <w:r w:rsidRPr="009500C0">
              <w:rPr>
                <w:rFonts w:ascii="Arial CYR" w:hAnsi="Arial CYR" w:cs="Arial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3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5E1" w:rsidRPr="009500C0" w:rsidTr="008F3254">
        <w:trPr>
          <w:trHeight w:val="315"/>
        </w:trPr>
        <w:tc>
          <w:tcPr>
            <w:tcW w:w="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5E1" w:rsidRPr="009500C0" w:rsidRDefault="004C05E1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4C05E1" w:rsidRPr="0024703B" w:rsidTr="008F3254">
        <w:trPr>
          <w:gridAfter w:val="2"/>
          <w:wAfter w:w="1554" w:type="dxa"/>
          <w:trHeight w:val="315"/>
        </w:trPr>
        <w:tc>
          <w:tcPr>
            <w:tcW w:w="2601" w:type="dxa"/>
            <w:gridSpan w:val="40"/>
            <w:tcBorders>
              <w:top w:val="nil"/>
              <w:left w:val="nil"/>
              <w:bottom w:val="nil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Расшифровка ОКВЭД:</w:t>
            </w:r>
          </w:p>
        </w:tc>
        <w:tc>
          <w:tcPr>
            <w:tcW w:w="7904" w:type="dxa"/>
            <w:gridSpan w:val="144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C05E1" w:rsidRPr="0024703B" w:rsidRDefault="004C05E1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05E1" w:rsidRDefault="004C05E1">
      <w:r>
        <w:br w:type="textWrapping" w:clear="all"/>
      </w:r>
    </w:p>
    <w:p w:rsidR="004C05E1" w:rsidRDefault="004C05E1" w:rsidP="00A2248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Я, _____________________,</w:t>
      </w:r>
      <w:r>
        <w:rPr>
          <w:rFonts w:ascii="Times New Roman" w:hAnsi="Times New Roman" w:cs="Times New Roman"/>
          <w:sz w:val="22"/>
          <w:szCs w:val="22"/>
        </w:rPr>
        <w:t xml:space="preserve"> информирован(а) и согласен(а) с тем, что мои персональные данные, указанные в настоящем заявлении, будут обработаны МУП города Ангарска «Ангарский Водоканал» и переданы (при необходимости) в смежную (вышестоящую) сетевую организацию (ОАО «ИЭСК», ОАО «РЖД» и др.) для выполнения мероприятий по технологическому присоединению объекта, указанного в п.5,6  настоящего заявления (заявки). </w:t>
      </w:r>
    </w:p>
    <w:p w:rsidR="004C05E1" w:rsidRPr="00BE4AA3" w:rsidRDefault="004C05E1" w:rsidP="00BE4AA3"/>
    <w:p w:rsidR="004C05E1" w:rsidRPr="00BE4AA3" w:rsidRDefault="004C05E1" w:rsidP="00BE4AA3">
      <w:pPr>
        <w:tabs>
          <w:tab w:val="left" w:pos="1659"/>
        </w:tabs>
      </w:pPr>
    </w:p>
    <w:sectPr w:rsidR="004C05E1" w:rsidRPr="00BE4AA3" w:rsidSect="00C45D8B">
      <w:headerReference w:type="default" r:id="rId7"/>
      <w:footerReference w:type="default" r:id="rId8"/>
      <w:headerReference w:type="first" r:id="rId9"/>
      <w:pgSz w:w="11906" w:h="16838"/>
      <w:pgMar w:top="0" w:right="284" w:bottom="709" w:left="851" w:header="284" w:footer="103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5E1" w:rsidRDefault="004C05E1" w:rsidP="00A51E30">
      <w:pPr>
        <w:spacing w:after="0" w:line="240" w:lineRule="auto"/>
      </w:pPr>
      <w:r>
        <w:separator/>
      </w:r>
    </w:p>
  </w:endnote>
  <w:endnote w:type="continuationSeparator" w:id="0">
    <w:p w:rsidR="004C05E1" w:rsidRDefault="004C05E1" w:rsidP="00A51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49" w:type="dxa"/>
      <w:tblInd w:w="2" w:type="dxa"/>
      <w:tblLayout w:type="fixed"/>
      <w:tblLook w:val="00A0"/>
    </w:tblPr>
    <w:tblGrid>
      <w:gridCol w:w="1617"/>
      <w:gridCol w:w="917"/>
      <w:gridCol w:w="142"/>
      <w:gridCol w:w="740"/>
      <w:gridCol w:w="144"/>
      <w:gridCol w:w="286"/>
      <w:gridCol w:w="1435"/>
      <w:gridCol w:w="286"/>
      <w:gridCol w:w="2386"/>
      <w:gridCol w:w="53"/>
      <w:gridCol w:w="680"/>
      <w:gridCol w:w="367"/>
      <w:gridCol w:w="318"/>
      <w:gridCol w:w="1278"/>
    </w:tblGrid>
    <w:tr w:rsidR="004C05E1" w:rsidRPr="0085348E">
      <w:trPr>
        <w:trHeight w:val="315"/>
      </w:trPr>
      <w:tc>
        <w:tcPr>
          <w:tcW w:w="5281" w:type="dxa"/>
          <w:gridSpan w:val="7"/>
          <w:shd w:val="clear" w:color="000000" w:fill="CCFFFF"/>
          <w:vAlign w:val="center"/>
        </w:tcPr>
        <w:p w:rsidR="004C05E1" w:rsidRPr="0085348E" w:rsidRDefault="004C05E1" w:rsidP="004E6D89">
          <w:pPr>
            <w:spacing w:after="0" w:line="240" w:lineRule="auto"/>
            <w:ind w:right="-126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85348E">
            <w:rPr>
              <w:rFonts w:ascii="Times New Roman" w:hAnsi="Times New Roman" w:cs="Times New Roman"/>
              <w:sz w:val="24"/>
              <w:szCs w:val="24"/>
              <w:lang w:eastAsia="ru-RU"/>
            </w:rPr>
            <w:t>Заявитель:</w:t>
          </w:r>
        </w:p>
      </w:tc>
      <w:tc>
        <w:tcPr>
          <w:tcW w:w="286" w:type="dxa"/>
          <w:vAlign w:val="center"/>
        </w:tcPr>
        <w:p w:rsidR="004C05E1" w:rsidRPr="0085348E" w:rsidRDefault="004C05E1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5082" w:type="dxa"/>
          <w:gridSpan w:val="6"/>
          <w:shd w:val="clear" w:color="000000" w:fill="CCFFFF"/>
          <w:vAlign w:val="center"/>
        </w:tcPr>
        <w:p w:rsidR="004C05E1" w:rsidRPr="0085348E" w:rsidRDefault="004C05E1" w:rsidP="00E30C1B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 w:cs="Times New Roman"/>
              <w:sz w:val="24"/>
              <w:szCs w:val="24"/>
              <w:lang w:eastAsia="ru-RU"/>
            </w:rPr>
            <w:t>Представитель МУП города Ангарска «Ангарский Водоканал»</w:t>
          </w:r>
        </w:p>
      </w:tc>
    </w:tr>
    <w:tr w:rsidR="004C05E1" w:rsidRPr="007E3DCD">
      <w:trPr>
        <w:trHeight w:val="283"/>
      </w:trPr>
      <w:tc>
        <w:tcPr>
          <w:tcW w:w="5281" w:type="dxa"/>
          <w:gridSpan w:val="7"/>
          <w:tcBorders>
            <w:bottom w:val="single" w:sz="4" w:space="0" w:color="auto"/>
          </w:tcBorders>
          <w:vAlign w:val="center"/>
        </w:tcPr>
        <w:p w:rsidR="004C05E1" w:rsidRPr="00AC76AB" w:rsidRDefault="004C05E1" w:rsidP="004E6D89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eastAsia="ru-RU"/>
            </w:rPr>
          </w:pPr>
        </w:p>
      </w:tc>
      <w:tc>
        <w:tcPr>
          <w:tcW w:w="286" w:type="dxa"/>
          <w:vAlign w:val="center"/>
        </w:tcPr>
        <w:p w:rsidR="004C05E1" w:rsidRPr="009500C0" w:rsidRDefault="004C05E1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5082" w:type="dxa"/>
          <w:gridSpan w:val="6"/>
          <w:tcBorders>
            <w:bottom w:val="single" w:sz="4" w:space="0" w:color="auto"/>
          </w:tcBorders>
          <w:vAlign w:val="center"/>
        </w:tcPr>
        <w:p w:rsidR="004C05E1" w:rsidRPr="007E3DCD" w:rsidRDefault="004C05E1" w:rsidP="004E6D89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eastAsia="ru-RU"/>
            </w:rPr>
          </w:pPr>
        </w:p>
      </w:tc>
    </w:tr>
    <w:tr w:rsidR="004C05E1" w:rsidRPr="009500C0">
      <w:trPr>
        <w:trHeight w:val="146"/>
      </w:trPr>
      <w:tc>
        <w:tcPr>
          <w:tcW w:w="5281" w:type="dxa"/>
          <w:gridSpan w:val="7"/>
          <w:tcBorders>
            <w:top w:val="single" w:sz="4" w:space="0" w:color="auto"/>
          </w:tcBorders>
          <w:vAlign w:val="center"/>
        </w:tcPr>
        <w:p w:rsidR="004C05E1" w:rsidRPr="00561480" w:rsidRDefault="004C05E1" w:rsidP="004E6D89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val="en-US" w:eastAsia="ru-RU"/>
            </w:rPr>
          </w:pPr>
          <w:r w:rsidRPr="009500C0">
            <w:rPr>
              <w:rFonts w:ascii="Times New Roman" w:hAnsi="Times New Roman" w:cs="Times New Roman"/>
              <w:sz w:val="20"/>
              <w:szCs w:val="20"/>
              <w:lang w:eastAsia="ru-RU"/>
            </w:rPr>
            <w:t>(Ф.И.О.)</w:t>
          </w:r>
        </w:p>
      </w:tc>
      <w:tc>
        <w:tcPr>
          <w:tcW w:w="286" w:type="dxa"/>
          <w:vAlign w:val="bottom"/>
        </w:tcPr>
        <w:p w:rsidR="004C05E1" w:rsidRPr="009500C0" w:rsidRDefault="004C05E1" w:rsidP="004E6D89">
          <w:pPr>
            <w:spacing w:after="0" w:line="240" w:lineRule="auto"/>
            <w:rPr>
              <w:rFonts w:ascii="Arial CYR" w:hAnsi="Arial CYR" w:cs="Arial CYR"/>
              <w:sz w:val="24"/>
              <w:szCs w:val="24"/>
              <w:lang w:eastAsia="ru-RU"/>
            </w:rPr>
          </w:pPr>
        </w:p>
      </w:tc>
      <w:tc>
        <w:tcPr>
          <w:tcW w:w="5082" w:type="dxa"/>
          <w:gridSpan w:val="6"/>
          <w:tcBorders>
            <w:top w:val="single" w:sz="4" w:space="0" w:color="auto"/>
          </w:tcBorders>
          <w:vAlign w:val="center"/>
        </w:tcPr>
        <w:p w:rsidR="004C05E1" w:rsidRPr="009500C0" w:rsidRDefault="004C05E1" w:rsidP="004E6D89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  <w:r w:rsidRPr="009500C0">
            <w:rPr>
              <w:rFonts w:ascii="Times New Roman" w:hAnsi="Times New Roman" w:cs="Times New Roman"/>
              <w:sz w:val="20"/>
              <w:szCs w:val="20"/>
              <w:lang w:eastAsia="ru-RU"/>
            </w:rPr>
            <w:t>(должность)</w:t>
          </w:r>
        </w:p>
      </w:tc>
    </w:tr>
    <w:tr w:rsidR="004C05E1" w:rsidRPr="009500C0">
      <w:trPr>
        <w:trHeight w:val="146"/>
      </w:trPr>
      <w:tc>
        <w:tcPr>
          <w:tcW w:w="3560" w:type="dxa"/>
          <w:gridSpan w:val="5"/>
          <w:tcBorders>
            <w:bottom w:val="single" w:sz="4" w:space="0" w:color="auto"/>
          </w:tcBorders>
          <w:vAlign w:val="center"/>
        </w:tcPr>
        <w:p w:rsidR="004C05E1" w:rsidRPr="009500C0" w:rsidRDefault="004C05E1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9500C0">
            <w:rPr>
              <w:rFonts w:ascii="Times New Roman" w:hAnsi="Times New Roman" w:cs="Times New Roman"/>
              <w:sz w:val="24"/>
              <w:szCs w:val="24"/>
              <w:lang w:eastAsia="ru-RU"/>
            </w:rPr>
            <w:t> </w:t>
          </w:r>
        </w:p>
      </w:tc>
      <w:tc>
        <w:tcPr>
          <w:tcW w:w="286" w:type="dxa"/>
          <w:vAlign w:val="center"/>
        </w:tcPr>
        <w:p w:rsidR="004C05E1" w:rsidRPr="009500C0" w:rsidRDefault="004C05E1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1435" w:type="dxa"/>
          <w:tcBorders>
            <w:bottom w:val="single" w:sz="4" w:space="0" w:color="auto"/>
          </w:tcBorders>
          <w:vAlign w:val="center"/>
        </w:tcPr>
        <w:p w:rsidR="004C05E1" w:rsidRPr="009500C0" w:rsidRDefault="004C05E1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9500C0">
            <w:rPr>
              <w:rFonts w:ascii="Times New Roman" w:hAnsi="Times New Roman" w:cs="Times New Roman"/>
              <w:sz w:val="24"/>
              <w:szCs w:val="24"/>
              <w:lang w:eastAsia="ru-RU"/>
            </w:rPr>
            <w:t> </w:t>
          </w:r>
        </w:p>
      </w:tc>
      <w:tc>
        <w:tcPr>
          <w:tcW w:w="286" w:type="dxa"/>
          <w:vAlign w:val="bottom"/>
        </w:tcPr>
        <w:p w:rsidR="004C05E1" w:rsidRPr="009500C0" w:rsidRDefault="004C05E1" w:rsidP="004E6D89">
          <w:pPr>
            <w:spacing w:after="0" w:line="240" w:lineRule="auto"/>
            <w:rPr>
              <w:rFonts w:ascii="Arial CYR" w:hAnsi="Arial CYR" w:cs="Arial CYR"/>
              <w:sz w:val="24"/>
              <w:szCs w:val="24"/>
              <w:lang w:eastAsia="ru-RU"/>
            </w:rPr>
          </w:pPr>
        </w:p>
      </w:tc>
      <w:tc>
        <w:tcPr>
          <w:tcW w:w="3119" w:type="dxa"/>
          <w:gridSpan w:val="3"/>
          <w:tcBorders>
            <w:bottom w:val="single" w:sz="4" w:space="0" w:color="auto"/>
          </w:tcBorders>
          <w:vAlign w:val="center"/>
        </w:tcPr>
        <w:p w:rsidR="004C05E1" w:rsidRPr="007E3DCD" w:rsidRDefault="004C05E1" w:rsidP="00E30C1B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eastAsia="ru-RU"/>
            </w:rPr>
          </w:pPr>
        </w:p>
      </w:tc>
      <w:tc>
        <w:tcPr>
          <w:tcW w:w="367" w:type="dxa"/>
          <w:vAlign w:val="center"/>
        </w:tcPr>
        <w:p w:rsidR="004C05E1" w:rsidRPr="009500C0" w:rsidRDefault="004C05E1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1596" w:type="dxa"/>
          <w:gridSpan w:val="2"/>
          <w:tcBorders>
            <w:bottom w:val="single" w:sz="4" w:space="0" w:color="auto"/>
          </w:tcBorders>
          <w:vAlign w:val="center"/>
        </w:tcPr>
        <w:p w:rsidR="004C05E1" w:rsidRPr="009500C0" w:rsidRDefault="004C05E1" w:rsidP="004E6D89">
          <w:pPr>
            <w:spacing w:after="0" w:line="240" w:lineRule="auto"/>
            <w:ind w:left="-47"/>
            <w:jc w:val="center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9500C0">
            <w:rPr>
              <w:rFonts w:ascii="Times New Roman" w:hAnsi="Times New Roman" w:cs="Times New Roman"/>
              <w:sz w:val="24"/>
              <w:szCs w:val="24"/>
              <w:lang w:eastAsia="ru-RU"/>
            </w:rPr>
            <w:t> </w:t>
          </w:r>
        </w:p>
      </w:tc>
    </w:tr>
    <w:tr w:rsidR="004C05E1" w:rsidRPr="009500C0">
      <w:trPr>
        <w:trHeight w:val="191"/>
      </w:trPr>
      <w:tc>
        <w:tcPr>
          <w:tcW w:w="3846" w:type="dxa"/>
          <w:gridSpan w:val="6"/>
          <w:vAlign w:val="center"/>
        </w:tcPr>
        <w:p w:rsidR="004C05E1" w:rsidRPr="006A578F" w:rsidRDefault="004C05E1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1435" w:type="dxa"/>
          <w:vAlign w:val="center"/>
        </w:tcPr>
        <w:p w:rsidR="004C05E1" w:rsidRPr="009500C0" w:rsidRDefault="004C05E1" w:rsidP="004E6D89">
          <w:pPr>
            <w:spacing w:after="0" w:line="240" w:lineRule="auto"/>
            <w:ind w:left="-106" w:right="-112"/>
            <w:jc w:val="center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  <w:r w:rsidRPr="009500C0">
            <w:rPr>
              <w:rFonts w:ascii="Times New Roman" w:hAnsi="Times New Roman" w:cs="Times New Roman"/>
              <w:sz w:val="20"/>
              <w:szCs w:val="20"/>
              <w:lang w:eastAsia="ru-RU"/>
            </w:rPr>
            <w:t>(подпись)</w:t>
          </w:r>
        </w:p>
      </w:tc>
      <w:tc>
        <w:tcPr>
          <w:tcW w:w="286" w:type="dxa"/>
          <w:vAlign w:val="bottom"/>
        </w:tcPr>
        <w:p w:rsidR="004C05E1" w:rsidRPr="009500C0" w:rsidRDefault="004C05E1" w:rsidP="004E6D89">
          <w:pPr>
            <w:spacing w:after="0" w:line="240" w:lineRule="auto"/>
            <w:rPr>
              <w:rFonts w:ascii="Arial CYR" w:hAnsi="Arial CYR" w:cs="Arial CYR"/>
              <w:sz w:val="24"/>
              <w:szCs w:val="24"/>
              <w:lang w:eastAsia="ru-RU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  <w:vAlign w:val="center"/>
        </w:tcPr>
        <w:p w:rsidR="004C05E1" w:rsidRPr="009500C0" w:rsidRDefault="004C05E1" w:rsidP="004E6D89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  <w:r w:rsidRPr="009500C0">
            <w:rPr>
              <w:rFonts w:ascii="Times New Roman" w:hAnsi="Times New Roman" w:cs="Times New Roman"/>
              <w:sz w:val="20"/>
              <w:szCs w:val="20"/>
              <w:lang w:eastAsia="ru-RU"/>
            </w:rPr>
            <w:t>(Ф.И.О.)</w:t>
          </w:r>
        </w:p>
      </w:tc>
      <w:tc>
        <w:tcPr>
          <w:tcW w:w="367" w:type="dxa"/>
          <w:vAlign w:val="center"/>
        </w:tcPr>
        <w:p w:rsidR="004C05E1" w:rsidRPr="009500C0" w:rsidRDefault="004C05E1" w:rsidP="004E6D89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</w:p>
      </w:tc>
      <w:tc>
        <w:tcPr>
          <w:tcW w:w="1596" w:type="dxa"/>
          <w:gridSpan w:val="2"/>
          <w:vAlign w:val="center"/>
        </w:tcPr>
        <w:p w:rsidR="004C05E1" w:rsidRPr="009500C0" w:rsidRDefault="004C05E1" w:rsidP="004E6D89">
          <w:pPr>
            <w:spacing w:after="0" w:line="240" w:lineRule="auto"/>
            <w:ind w:left="-39"/>
            <w:jc w:val="center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  <w:r w:rsidRPr="009500C0">
            <w:rPr>
              <w:rFonts w:ascii="Times New Roman" w:hAnsi="Times New Roman" w:cs="Times New Roman"/>
              <w:sz w:val="20"/>
              <w:szCs w:val="20"/>
              <w:lang w:eastAsia="ru-RU"/>
            </w:rPr>
            <w:t>(подпись)</w:t>
          </w:r>
        </w:p>
      </w:tc>
    </w:tr>
    <w:tr w:rsidR="004C05E1" w:rsidRPr="008F22EB">
      <w:trPr>
        <w:trHeight w:val="73"/>
      </w:trPr>
      <w:tc>
        <w:tcPr>
          <w:tcW w:w="10649" w:type="dxa"/>
          <w:gridSpan w:val="14"/>
          <w:vAlign w:val="bottom"/>
        </w:tcPr>
        <w:p w:rsidR="004C05E1" w:rsidRPr="008F22EB" w:rsidRDefault="004C05E1" w:rsidP="004E6D89">
          <w:pPr>
            <w:spacing w:after="0" w:line="240" w:lineRule="auto"/>
            <w:rPr>
              <w:rFonts w:ascii="Arial CYR" w:hAnsi="Arial CYR" w:cs="Arial CYR"/>
              <w:sz w:val="10"/>
              <w:szCs w:val="10"/>
              <w:lang w:eastAsia="ru-RU"/>
            </w:rPr>
          </w:pPr>
        </w:p>
      </w:tc>
    </w:tr>
    <w:tr w:rsidR="004C05E1" w:rsidRPr="000462B9">
      <w:trPr>
        <w:trHeight w:val="283"/>
      </w:trPr>
      <w:tc>
        <w:tcPr>
          <w:tcW w:w="2534" w:type="dxa"/>
          <w:gridSpan w:val="2"/>
          <w:vAlign w:val="center"/>
        </w:tcPr>
        <w:p w:rsidR="004C05E1" w:rsidRPr="00BF07FB" w:rsidRDefault="004C05E1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BF07FB">
            <w:rPr>
              <w:rFonts w:ascii="Times New Roman" w:hAnsi="Times New Roman" w:cs="Times New Roman"/>
              <w:sz w:val="24"/>
              <w:szCs w:val="24"/>
              <w:lang w:eastAsia="ru-RU"/>
            </w:rPr>
            <w:t>Контактный телефон:</w:t>
          </w:r>
        </w:p>
      </w:tc>
      <w:tc>
        <w:tcPr>
          <w:tcW w:w="2747" w:type="dxa"/>
          <w:gridSpan w:val="5"/>
          <w:vAlign w:val="center"/>
        </w:tcPr>
        <w:p w:rsidR="004C05E1" w:rsidRPr="00AC76AB" w:rsidRDefault="004C05E1" w:rsidP="004E6D89">
          <w:pPr>
            <w:spacing w:after="0" w:line="240" w:lineRule="auto"/>
            <w:rPr>
              <w:rFonts w:ascii="Times New Roman" w:hAnsi="Times New Roman" w:cs="Times New Roman"/>
              <w:b/>
              <w:bCs/>
              <w:sz w:val="24"/>
              <w:szCs w:val="24"/>
              <w:lang w:eastAsia="ru-RU"/>
            </w:rPr>
          </w:pPr>
        </w:p>
      </w:tc>
      <w:tc>
        <w:tcPr>
          <w:tcW w:w="286" w:type="dxa"/>
          <w:vAlign w:val="bottom"/>
        </w:tcPr>
        <w:p w:rsidR="004C05E1" w:rsidRPr="00BF07FB" w:rsidRDefault="004C05E1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2439" w:type="dxa"/>
          <w:gridSpan w:val="2"/>
          <w:vAlign w:val="center"/>
        </w:tcPr>
        <w:p w:rsidR="004C05E1" w:rsidRPr="00BF07FB" w:rsidRDefault="004C05E1" w:rsidP="004E6D89">
          <w:pPr>
            <w:spacing w:after="0" w:line="240" w:lineRule="auto"/>
            <w:ind w:right="-108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BF07FB">
            <w:rPr>
              <w:rFonts w:ascii="Times New Roman" w:hAnsi="Times New Roman" w:cs="Times New Roman"/>
              <w:sz w:val="24"/>
              <w:szCs w:val="24"/>
              <w:lang w:eastAsia="ru-RU"/>
            </w:rPr>
            <w:t>Контактный телефон:</w:t>
          </w:r>
        </w:p>
      </w:tc>
      <w:tc>
        <w:tcPr>
          <w:tcW w:w="2643" w:type="dxa"/>
          <w:gridSpan w:val="4"/>
          <w:vAlign w:val="center"/>
        </w:tcPr>
        <w:p w:rsidR="004C05E1" w:rsidRPr="000462B9" w:rsidRDefault="004C05E1" w:rsidP="004E6D89">
          <w:pPr>
            <w:spacing w:after="0" w:line="240" w:lineRule="auto"/>
            <w:ind w:right="-112"/>
            <w:rPr>
              <w:rFonts w:ascii="Times New Roman" w:hAnsi="Times New Roman" w:cs="Times New Roman"/>
              <w:b/>
              <w:bCs/>
              <w:sz w:val="24"/>
              <w:szCs w:val="24"/>
              <w:lang w:eastAsia="ru-RU"/>
            </w:rPr>
          </w:pPr>
        </w:p>
      </w:tc>
    </w:tr>
    <w:tr w:rsidR="004C05E1" w:rsidRPr="00BF07FB">
      <w:trPr>
        <w:trHeight w:val="340"/>
      </w:trPr>
      <w:tc>
        <w:tcPr>
          <w:tcW w:w="1617" w:type="dxa"/>
          <w:vAlign w:val="center"/>
        </w:tcPr>
        <w:p w:rsidR="004C05E1" w:rsidRDefault="004C05E1" w:rsidP="004E6D89">
          <w:pPr>
            <w:spacing w:after="0" w:line="240" w:lineRule="auto"/>
            <w:ind w:right="-108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  <w:p w:rsidR="004C05E1" w:rsidRPr="00BF07FB" w:rsidRDefault="004C05E1" w:rsidP="004E6D89">
          <w:pPr>
            <w:spacing w:after="0" w:line="240" w:lineRule="auto"/>
            <w:ind w:right="-108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BF07FB">
            <w:rPr>
              <w:rFonts w:ascii="Times New Roman" w:hAnsi="Times New Roman" w:cs="Times New Roman"/>
              <w:sz w:val="24"/>
              <w:szCs w:val="24"/>
              <w:lang w:eastAsia="ru-RU"/>
            </w:rPr>
            <w:t>Дата:</w:t>
          </w:r>
        </w:p>
      </w:tc>
      <w:tc>
        <w:tcPr>
          <w:tcW w:w="1059" w:type="dxa"/>
          <w:gridSpan w:val="2"/>
          <w:vAlign w:val="center"/>
        </w:tcPr>
        <w:p w:rsidR="004C05E1" w:rsidRPr="00BF07FB" w:rsidRDefault="004C05E1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740" w:type="dxa"/>
          <w:vAlign w:val="center"/>
        </w:tcPr>
        <w:p w:rsidR="004C05E1" w:rsidRPr="00BF07FB" w:rsidRDefault="004C05E1" w:rsidP="004E6D89">
          <w:pPr>
            <w:spacing w:after="0" w:line="240" w:lineRule="auto"/>
            <w:ind w:right="-108"/>
            <w:jc w:val="right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1865" w:type="dxa"/>
          <w:gridSpan w:val="3"/>
          <w:vAlign w:val="center"/>
        </w:tcPr>
        <w:p w:rsidR="004C05E1" w:rsidRPr="00BF07FB" w:rsidRDefault="004C05E1" w:rsidP="004E6D89">
          <w:pPr>
            <w:spacing w:after="0" w:line="240" w:lineRule="auto"/>
            <w:ind w:right="-179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286" w:type="dxa"/>
          <w:vAlign w:val="center"/>
        </w:tcPr>
        <w:p w:rsidR="004C05E1" w:rsidRPr="00BF07FB" w:rsidRDefault="004C05E1" w:rsidP="004E6D89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2386" w:type="dxa"/>
          <w:vAlign w:val="center"/>
        </w:tcPr>
        <w:p w:rsidR="004C05E1" w:rsidRPr="00BF07FB" w:rsidRDefault="004C05E1" w:rsidP="004E6D89">
          <w:pPr>
            <w:spacing w:after="0" w:line="240" w:lineRule="auto"/>
            <w:ind w:left="-77" w:right="-108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1418" w:type="dxa"/>
          <w:gridSpan w:val="4"/>
          <w:vAlign w:val="center"/>
        </w:tcPr>
        <w:p w:rsidR="004C05E1" w:rsidRPr="000462B9" w:rsidRDefault="004C05E1" w:rsidP="00E30C1B">
          <w:pPr>
            <w:spacing w:after="0" w:line="240" w:lineRule="auto"/>
            <w:jc w:val="right"/>
            <w:rPr>
              <w:rFonts w:ascii="Times New Roman" w:hAnsi="Times New Roman" w:cs="Times New Roman"/>
              <w:b/>
              <w:bCs/>
              <w:sz w:val="24"/>
              <w:szCs w:val="24"/>
              <w:lang w:eastAsia="ru-RU"/>
            </w:rPr>
          </w:pPr>
          <w:r w:rsidRPr="000462B9">
            <w:rPr>
              <w:rFonts w:ascii="Times New Roman" w:hAnsi="Times New Roman" w:cs="Times New Roman"/>
              <w:b/>
              <w:bCs/>
              <w:sz w:val="24"/>
              <w:szCs w:val="24"/>
              <w:lang w:eastAsia="ru-RU"/>
            </w:rPr>
            <w:t> </w:t>
          </w:r>
        </w:p>
      </w:tc>
      <w:tc>
        <w:tcPr>
          <w:tcW w:w="1278" w:type="dxa"/>
          <w:vAlign w:val="center"/>
        </w:tcPr>
        <w:p w:rsidR="004C05E1" w:rsidRPr="00BF07FB" w:rsidRDefault="004C05E1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</w:tr>
  </w:tbl>
  <w:p w:rsidR="004C05E1" w:rsidRPr="00545E42" w:rsidRDefault="004C05E1" w:rsidP="00F61C63">
    <w:pPr>
      <w:pStyle w:val="Foo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5E1" w:rsidRDefault="004C05E1" w:rsidP="00A51E30">
      <w:pPr>
        <w:spacing w:after="0" w:line="240" w:lineRule="auto"/>
      </w:pPr>
      <w:r>
        <w:separator/>
      </w:r>
    </w:p>
  </w:footnote>
  <w:footnote w:type="continuationSeparator" w:id="0">
    <w:p w:rsidR="004C05E1" w:rsidRDefault="004C05E1" w:rsidP="00A51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5E1" w:rsidRDefault="004C05E1" w:rsidP="00BD50DF">
    <w:pPr>
      <w:pStyle w:val="NoSpacing"/>
      <w:jc w:val="right"/>
      <w:rPr>
        <w:rFonts w:ascii="Times New Roman" w:hAnsi="Times New Roman" w:cs="Times New Roman"/>
        <w:sz w:val="16"/>
        <w:szCs w:val="16"/>
        <w:lang w:eastAsia="ru-RU"/>
      </w:rPr>
    </w:pPr>
  </w:p>
  <w:p w:rsidR="004C05E1" w:rsidRDefault="004C05E1" w:rsidP="00BD50DF">
    <w:pPr>
      <w:pStyle w:val="NoSpacing"/>
      <w:jc w:val="right"/>
      <w:rPr>
        <w:rFonts w:ascii="Times New Roman" w:hAnsi="Times New Roman" w:cs="Times New Roman"/>
        <w:sz w:val="16"/>
        <w:szCs w:val="16"/>
        <w:lang w:eastAsia="ru-RU"/>
      </w:rPr>
    </w:pPr>
  </w:p>
  <w:p w:rsidR="004C05E1" w:rsidRDefault="004C05E1" w:rsidP="00BD50DF">
    <w:pPr>
      <w:pStyle w:val="NoSpacing"/>
      <w:jc w:val="right"/>
      <w:rPr>
        <w:rFonts w:ascii="Times New Roman" w:hAnsi="Times New Roman" w:cs="Times New Roman"/>
        <w:sz w:val="16"/>
        <w:szCs w:val="16"/>
        <w:lang w:eastAsia="ru-RU"/>
      </w:rPr>
    </w:pPr>
  </w:p>
  <w:p w:rsidR="004C05E1" w:rsidRDefault="004C05E1" w:rsidP="00BD50DF">
    <w:pPr>
      <w:pStyle w:val="NoSpacing"/>
      <w:jc w:val="right"/>
      <w:rPr>
        <w:rFonts w:ascii="Times New Roman" w:hAnsi="Times New Roman" w:cs="Times New Roman"/>
        <w:sz w:val="16"/>
        <w:szCs w:val="16"/>
        <w:lang w:eastAsia="ru-RU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5E1" w:rsidRPr="00651EA3" w:rsidRDefault="004C05E1" w:rsidP="00651EA3">
    <w:pPr>
      <w:pStyle w:val="NoSpacing"/>
      <w:jc w:val="right"/>
      <w:rPr>
        <w:rFonts w:ascii="Times New Roman" w:hAnsi="Times New Roman" w:cs="Times New Roman"/>
        <w:sz w:val="16"/>
        <w:szCs w:val="16"/>
        <w:lang w:eastAsia="ru-RU"/>
      </w:rPr>
    </w:pPr>
  </w:p>
  <w:p w:rsidR="004C05E1" w:rsidRDefault="004C05E1" w:rsidP="00476EC9">
    <w:pPr>
      <w:pStyle w:val="NoSpacing"/>
      <w:jc w:val="right"/>
      <w:rPr>
        <w:rFonts w:ascii="Times New Roman" w:hAnsi="Times New Roman" w:cs="Times New Roman"/>
        <w:sz w:val="16"/>
        <w:szCs w:val="16"/>
        <w:lang w:eastAsia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0F14"/>
    <w:multiLevelType w:val="hybridMultilevel"/>
    <w:tmpl w:val="C6E0F8C8"/>
    <w:lvl w:ilvl="0" w:tplc="F2B0DA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30793"/>
    <w:multiLevelType w:val="hybridMultilevel"/>
    <w:tmpl w:val="6362363E"/>
    <w:lvl w:ilvl="0" w:tplc="8834B11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813159"/>
    <w:multiLevelType w:val="hybridMultilevel"/>
    <w:tmpl w:val="332C729C"/>
    <w:lvl w:ilvl="0" w:tplc="015EBC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64E2C77"/>
    <w:multiLevelType w:val="hybridMultilevel"/>
    <w:tmpl w:val="332C729C"/>
    <w:lvl w:ilvl="0" w:tplc="015EBC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1E30"/>
    <w:rsid w:val="000462B9"/>
    <w:rsid w:val="00062EE7"/>
    <w:rsid w:val="00084157"/>
    <w:rsid w:val="00092C79"/>
    <w:rsid w:val="000A05EE"/>
    <w:rsid w:val="000B2B4C"/>
    <w:rsid w:val="000C3E73"/>
    <w:rsid w:val="000D576E"/>
    <w:rsid w:val="000E64EC"/>
    <w:rsid w:val="000E70C7"/>
    <w:rsid w:val="000F12E9"/>
    <w:rsid w:val="000F14E0"/>
    <w:rsid w:val="00124767"/>
    <w:rsid w:val="0013518A"/>
    <w:rsid w:val="0014177B"/>
    <w:rsid w:val="00186D8D"/>
    <w:rsid w:val="0019031C"/>
    <w:rsid w:val="001A0C8E"/>
    <w:rsid w:val="001B00F3"/>
    <w:rsid w:val="001B5166"/>
    <w:rsid w:val="001C1203"/>
    <w:rsid w:val="001E480A"/>
    <w:rsid w:val="001E574D"/>
    <w:rsid w:val="002011C3"/>
    <w:rsid w:val="0024703B"/>
    <w:rsid w:val="002A51DE"/>
    <w:rsid w:val="002E3059"/>
    <w:rsid w:val="002F38DB"/>
    <w:rsid w:val="00304629"/>
    <w:rsid w:val="003112FB"/>
    <w:rsid w:val="00312B47"/>
    <w:rsid w:val="0035095A"/>
    <w:rsid w:val="003828B8"/>
    <w:rsid w:val="003B4171"/>
    <w:rsid w:val="00416D74"/>
    <w:rsid w:val="004557B7"/>
    <w:rsid w:val="00474ACA"/>
    <w:rsid w:val="00476EC9"/>
    <w:rsid w:val="00486821"/>
    <w:rsid w:val="004C05E1"/>
    <w:rsid w:val="004E1001"/>
    <w:rsid w:val="004E6D89"/>
    <w:rsid w:val="00501737"/>
    <w:rsid w:val="00502A77"/>
    <w:rsid w:val="00526F8C"/>
    <w:rsid w:val="005272E5"/>
    <w:rsid w:val="005339DA"/>
    <w:rsid w:val="00545E42"/>
    <w:rsid w:val="00556B30"/>
    <w:rsid w:val="00561480"/>
    <w:rsid w:val="00562D2A"/>
    <w:rsid w:val="0057249C"/>
    <w:rsid w:val="00574793"/>
    <w:rsid w:val="00591054"/>
    <w:rsid w:val="00595D97"/>
    <w:rsid w:val="005978BD"/>
    <w:rsid w:val="005A094E"/>
    <w:rsid w:val="005D637E"/>
    <w:rsid w:val="005F22B1"/>
    <w:rsid w:val="006270CB"/>
    <w:rsid w:val="006317E4"/>
    <w:rsid w:val="00643C6F"/>
    <w:rsid w:val="00651EA3"/>
    <w:rsid w:val="00655666"/>
    <w:rsid w:val="006663BE"/>
    <w:rsid w:val="00677A92"/>
    <w:rsid w:val="00691D7B"/>
    <w:rsid w:val="00696A9E"/>
    <w:rsid w:val="006A578F"/>
    <w:rsid w:val="006A75AD"/>
    <w:rsid w:val="006B5473"/>
    <w:rsid w:val="006C1153"/>
    <w:rsid w:val="006D2CCF"/>
    <w:rsid w:val="007028AF"/>
    <w:rsid w:val="007666A5"/>
    <w:rsid w:val="007749C3"/>
    <w:rsid w:val="007B6805"/>
    <w:rsid w:val="007C070D"/>
    <w:rsid w:val="007D2A6E"/>
    <w:rsid w:val="007D4B9B"/>
    <w:rsid w:val="007D76F8"/>
    <w:rsid w:val="007E2F1D"/>
    <w:rsid w:val="007E3C11"/>
    <w:rsid w:val="007E3DCD"/>
    <w:rsid w:val="00831672"/>
    <w:rsid w:val="0085348E"/>
    <w:rsid w:val="00864F73"/>
    <w:rsid w:val="008941D4"/>
    <w:rsid w:val="008D6CD9"/>
    <w:rsid w:val="008E1CB5"/>
    <w:rsid w:val="008F22EB"/>
    <w:rsid w:val="008F3254"/>
    <w:rsid w:val="009376FA"/>
    <w:rsid w:val="00941FAF"/>
    <w:rsid w:val="009500C0"/>
    <w:rsid w:val="0099670D"/>
    <w:rsid w:val="009D5A65"/>
    <w:rsid w:val="009F382E"/>
    <w:rsid w:val="009F48EC"/>
    <w:rsid w:val="009F4D66"/>
    <w:rsid w:val="00A22485"/>
    <w:rsid w:val="00A36C33"/>
    <w:rsid w:val="00A51E30"/>
    <w:rsid w:val="00A54791"/>
    <w:rsid w:val="00A64A94"/>
    <w:rsid w:val="00A8053A"/>
    <w:rsid w:val="00A825DF"/>
    <w:rsid w:val="00A85EC0"/>
    <w:rsid w:val="00AA125E"/>
    <w:rsid w:val="00AA14D8"/>
    <w:rsid w:val="00AA6E32"/>
    <w:rsid w:val="00AB5D31"/>
    <w:rsid w:val="00AC76AB"/>
    <w:rsid w:val="00AD6841"/>
    <w:rsid w:val="00AE66AE"/>
    <w:rsid w:val="00AE7F18"/>
    <w:rsid w:val="00AF6063"/>
    <w:rsid w:val="00B0363A"/>
    <w:rsid w:val="00B252F8"/>
    <w:rsid w:val="00B261DB"/>
    <w:rsid w:val="00B37CEC"/>
    <w:rsid w:val="00B43926"/>
    <w:rsid w:val="00B62C1C"/>
    <w:rsid w:val="00B65EC4"/>
    <w:rsid w:val="00B76727"/>
    <w:rsid w:val="00B91FB5"/>
    <w:rsid w:val="00B9500B"/>
    <w:rsid w:val="00BC3A05"/>
    <w:rsid w:val="00BD50DF"/>
    <w:rsid w:val="00BE0927"/>
    <w:rsid w:val="00BE4AA3"/>
    <w:rsid w:val="00BF07FB"/>
    <w:rsid w:val="00BF5FBA"/>
    <w:rsid w:val="00C100FB"/>
    <w:rsid w:val="00C35AE4"/>
    <w:rsid w:val="00C44413"/>
    <w:rsid w:val="00C45D8B"/>
    <w:rsid w:val="00C54344"/>
    <w:rsid w:val="00C55CDB"/>
    <w:rsid w:val="00C56F8E"/>
    <w:rsid w:val="00C65BC7"/>
    <w:rsid w:val="00C70AB6"/>
    <w:rsid w:val="00C7177F"/>
    <w:rsid w:val="00CC06CA"/>
    <w:rsid w:val="00CC47BA"/>
    <w:rsid w:val="00CF3A43"/>
    <w:rsid w:val="00D07D7F"/>
    <w:rsid w:val="00D275B2"/>
    <w:rsid w:val="00D427A9"/>
    <w:rsid w:val="00D45AD1"/>
    <w:rsid w:val="00D50139"/>
    <w:rsid w:val="00D56562"/>
    <w:rsid w:val="00D64A36"/>
    <w:rsid w:val="00D745B6"/>
    <w:rsid w:val="00DB20EB"/>
    <w:rsid w:val="00DB7228"/>
    <w:rsid w:val="00DC681F"/>
    <w:rsid w:val="00DD1B54"/>
    <w:rsid w:val="00DE52A4"/>
    <w:rsid w:val="00E13762"/>
    <w:rsid w:val="00E21412"/>
    <w:rsid w:val="00E30A45"/>
    <w:rsid w:val="00E30C1B"/>
    <w:rsid w:val="00E8596D"/>
    <w:rsid w:val="00E95D13"/>
    <w:rsid w:val="00EC5147"/>
    <w:rsid w:val="00EE45F7"/>
    <w:rsid w:val="00F2373E"/>
    <w:rsid w:val="00F420C3"/>
    <w:rsid w:val="00F61C63"/>
    <w:rsid w:val="00F61F35"/>
    <w:rsid w:val="00FA6F34"/>
    <w:rsid w:val="00FC11F5"/>
    <w:rsid w:val="00FD2821"/>
    <w:rsid w:val="00FD5F84"/>
    <w:rsid w:val="00FD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77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177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4177B"/>
    <w:rPr>
      <w:rFonts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14177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4177B"/>
    <w:rPr>
      <w:rFonts w:cs="Times New Roman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177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177B"/>
    <w:rPr>
      <w:rFonts w:ascii="Tahoma" w:hAnsi="Tahoma" w:cs="Times New Roman"/>
      <w:sz w:val="16"/>
      <w:lang w:eastAsia="en-US"/>
    </w:rPr>
  </w:style>
  <w:style w:type="paragraph" w:styleId="NoSpacing">
    <w:name w:val="No Spacing"/>
    <w:uiPriority w:val="99"/>
    <w:qFormat/>
    <w:rsid w:val="0014177B"/>
    <w:rPr>
      <w:rFonts w:cs="Calibri"/>
      <w:lang w:eastAsia="en-US"/>
    </w:rPr>
  </w:style>
  <w:style w:type="paragraph" w:customStyle="1" w:styleId="ConsPlusNormal">
    <w:name w:val="ConsPlusNormal"/>
    <w:uiPriority w:val="99"/>
    <w:rsid w:val="00A2248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58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149</TotalTime>
  <Pages>2</Pages>
  <Words>864</Words>
  <Characters>4930</Characters>
  <Application>Microsoft Office Outlook</Application>
  <DocSecurity>0</DocSecurity>
  <Lines>0</Lines>
  <Paragraphs>0</Paragraphs>
  <ScaleCrop>false</ScaleCrop>
  <Company>МОЭСК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agapenkov</dc:creator>
  <cp:keywords/>
  <dc:description/>
  <cp:lastModifiedBy>energo1</cp:lastModifiedBy>
  <cp:revision>20</cp:revision>
  <cp:lastPrinted>2014-08-15T01:06:00Z</cp:lastPrinted>
  <dcterms:created xsi:type="dcterms:W3CDTF">2012-03-01T04:59:00Z</dcterms:created>
  <dcterms:modified xsi:type="dcterms:W3CDTF">2014-10-07T03:07:00Z</dcterms:modified>
</cp:coreProperties>
</file>